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E5" w:rsidRPr="00E24837" w:rsidRDefault="006648E5" w:rsidP="00E24837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E24837">
        <w:rPr>
          <w:rFonts w:ascii="Tahoma" w:hAnsi="Tahoma" w:cs="Tahoma"/>
          <w:b/>
          <w:bCs/>
          <w:color w:val="000000"/>
          <w:sz w:val="20"/>
          <w:lang w:eastAsia="ru-RU"/>
        </w:rPr>
        <w:t>Сведения</w:t>
      </w:r>
      <w:r w:rsidRPr="00E24837">
        <w:rPr>
          <w:rFonts w:ascii="Tahoma" w:hAnsi="Tahoma" w:cs="Tahoma"/>
          <w:color w:val="000000"/>
          <w:sz w:val="20"/>
          <w:szCs w:val="20"/>
          <w:lang w:eastAsia="ru-RU"/>
        </w:rPr>
        <w:br/>
      </w:r>
      <w:r w:rsidRPr="00E24837">
        <w:rPr>
          <w:rFonts w:ascii="Tahoma" w:hAnsi="Tahoma" w:cs="Tahoma"/>
          <w:b/>
          <w:bCs/>
          <w:color w:val="000000"/>
          <w:sz w:val="20"/>
          <w:lang w:eastAsia="ru-RU"/>
        </w:rPr>
        <w:t>о доходах, расходах, об имуществе и обязательствах имущественного характе</w:t>
      </w:r>
      <w:r>
        <w:rPr>
          <w:rFonts w:ascii="Tahoma" w:hAnsi="Tahoma" w:cs="Tahoma"/>
          <w:b/>
          <w:bCs/>
          <w:color w:val="000000"/>
          <w:sz w:val="20"/>
          <w:lang w:eastAsia="ru-RU"/>
        </w:rPr>
        <w:t>ра депутатов Сельской Думы СП «Село Милеево</w:t>
      </w:r>
      <w:r w:rsidRPr="00E24837">
        <w:rPr>
          <w:rFonts w:ascii="Tahoma" w:hAnsi="Tahoma" w:cs="Tahoma"/>
          <w:b/>
          <w:bCs/>
          <w:color w:val="000000"/>
          <w:sz w:val="20"/>
          <w:lang w:eastAsia="ru-RU"/>
        </w:rPr>
        <w:t>», их супругов и несовершеннолетних детей за период с 1 января 2015 года по 31 декабря 2015 года</w:t>
      </w:r>
    </w:p>
    <w:p w:rsidR="006648E5" w:rsidRPr="00E24837" w:rsidRDefault="006648E5" w:rsidP="00E24837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E24837">
        <w:rPr>
          <w:rFonts w:ascii="Tahoma" w:hAnsi="Tahoma" w:cs="Tahoma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234"/>
        <w:gridCol w:w="1389"/>
        <w:gridCol w:w="954"/>
        <w:gridCol w:w="1432"/>
        <w:gridCol w:w="884"/>
        <w:gridCol w:w="1241"/>
        <w:gridCol w:w="928"/>
        <w:gridCol w:w="884"/>
        <w:gridCol w:w="1241"/>
        <w:gridCol w:w="1334"/>
        <w:gridCol w:w="1673"/>
        <w:gridCol w:w="1392"/>
      </w:tblGrid>
      <w:tr w:rsidR="006648E5" w:rsidRPr="00E24837" w:rsidTr="00472B72">
        <w:trPr>
          <w:trHeight w:val="465"/>
        </w:trPr>
        <w:tc>
          <w:tcPr>
            <w:tcW w:w="1208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Фамилия и инициалы гражданского служащего</w:t>
            </w:r>
          </w:p>
        </w:tc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51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0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3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Транспортные средства (вид, марки)</w:t>
            </w:r>
          </w:p>
        </w:tc>
        <w:tc>
          <w:tcPr>
            <w:tcW w:w="163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Декларированный годовой доход (рублей)</w:t>
            </w:r>
          </w:p>
        </w:tc>
        <w:tc>
          <w:tcPr>
            <w:tcW w:w="14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648E5" w:rsidRPr="00E24837" w:rsidTr="00472B72">
        <w:trPr>
          <w:trHeight w:val="1125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after="0"/>
              <w:jc w:val="left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after="0"/>
              <w:jc w:val="left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Площадь (кв. м)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Площадь (кв. м)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ind w:left="113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after="0"/>
              <w:jc w:val="left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after="0"/>
              <w:jc w:val="left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after="0"/>
              <w:jc w:val="left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648E5" w:rsidRPr="00E24837" w:rsidTr="00472B72">
        <w:trPr>
          <w:trHeight w:val="46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Сёмин Сергей</w:t>
            </w:r>
            <w:r w:rsidRPr="00E24837"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 xml:space="preserve"> Иванович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Пенсионер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59498B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59498B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6648E5" w:rsidRPr="00E24837" w:rsidRDefault="006648E5" w:rsidP="0059498B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Долевая 1/2</w:t>
            </w:r>
          </w:p>
          <w:p w:rsidR="006648E5" w:rsidRPr="00E24837" w:rsidRDefault="006648E5" w:rsidP="0059498B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59498B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Земельгый участок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Рено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119619,72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450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Пенсионер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нет                     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173BD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eastAsia="ru-RU"/>
              </w:rPr>
            </w:pPr>
            <w:r w:rsidRPr="00173BD7">
              <w:rPr>
                <w:rFonts w:ascii="Tahoma" w:hAnsi="Tahoma" w:cs="Tahoma"/>
                <w:b/>
                <w:color w:val="000000"/>
                <w:sz w:val="20"/>
                <w:szCs w:val="20"/>
                <w:lang w:eastAsia="ru-RU"/>
              </w:rPr>
              <w:t>150489,0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540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Амелина Марина Григорьевна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ОПС Милеево Начальник  почты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2B52E6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648E5" w:rsidRDefault="006648E5" w:rsidP="002B52E6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6648E5" w:rsidRPr="00E24837" w:rsidRDefault="006648E5" w:rsidP="002B52E6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2B52E6">
            <w:pPr>
              <w:spacing w:before="100" w:beforeAutospacing="1" w:after="100" w:afterAutospacing="1"/>
              <w:ind w:right="227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  <w:p w:rsidR="006648E5" w:rsidRPr="00E24837" w:rsidRDefault="006648E5" w:rsidP="002B52E6">
            <w:pPr>
              <w:spacing w:before="100" w:beforeAutospacing="1" w:after="100" w:afterAutospacing="1"/>
              <w:ind w:right="227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2B52E6">
            <w:pPr>
              <w:spacing w:before="100" w:beforeAutospacing="1" w:after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4218</w:t>
            </w:r>
          </w:p>
          <w:p w:rsidR="006648E5" w:rsidRPr="00E24837" w:rsidRDefault="006648E5" w:rsidP="002B52E6">
            <w:pPr>
              <w:spacing w:before="100" w:beforeAutospacing="1" w:after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39,17</w:t>
            </w:r>
          </w:p>
          <w:p w:rsidR="006648E5" w:rsidRPr="00E24837" w:rsidRDefault="006648E5" w:rsidP="00173BD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2B52E6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82135,40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ДРСУ ОАО «Калугавтодор» №6 механик</w:t>
            </w: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4218</w:t>
            </w: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186,9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de-DE"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УАЗ 3962</w:t>
            </w:r>
          </w:p>
          <w:p w:rsidR="006648E5" w:rsidRPr="002B52E6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de-DE" w:eastAsia="ru-RU"/>
              </w:rPr>
              <w:t>Opel Astra</w:t>
            </w: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2B52E6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473530,</w:t>
            </w:r>
            <w:r w:rsidRPr="002B52E6"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9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lang w:val="en-US" w:eastAsia="ru-RU"/>
              </w:rPr>
              <w:t>1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дошкольник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648E5" w:rsidRPr="00E24837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  <w:p w:rsidR="006648E5" w:rsidRPr="00E24837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4218</w:t>
            </w:r>
          </w:p>
          <w:p w:rsidR="006648E5" w:rsidRPr="00E24837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дошкольник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¼ долевая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4218</w:t>
            </w:r>
          </w:p>
          <w:p w:rsidR="006648E5" w:rsidRPr="00E24837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186,9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4979E8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Абрамова Валентина Гавриловна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4979E8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пенсионер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648E5" w:rsidRPr="00E24837" w:rsidRDefault="006648E5" w:rsidP="00B6476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4979E8">
            <w:pPr>
              <w:spacing w:before="100" w:beforeAutospacing="1" w:after="0"/>
              <w:ind w:left="57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Долевая 1/2</w:t>
            </w:r>
          </w:p>
          <w:p w:rsidR="006648E5" w:rsidRDefault="006648E5" w:rsidP="002E10C4">
            <w:pPr>
              <w:spacing w:before="100" w:beforeAutospacing="1" w:after="0"/>
              <w:ind w:left="57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Долевая ½</w:t>
            </w:r>
          </w:p>
          <w:p w:rsidR="006648E5" w:rsidRDefault="006648E5" w:rsidP="002E10C4">
            <w:pPr>
              <w:spacing w:before="100" w:beforeAutospacing="1" w:after="0"/>
              <w:ind w:left="57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6648E5" w:rsidRPr="00E24837" w:rsidRDefault="006648E5" w:rsidP="002E10C4">
            <w:pPr>
              <w:spacing w:before="100" w:beforeAutospacing="1" w:after="0"/>
              <w:ind w:left="57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3554</w:t>
            </w:r>
          </w:p>
          <w:p w:rsidR="006648E5" w:rsidRPr="00E24837" w:rsidRDefault="006648E5" w:rsidP="002E10C4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83,9</w:t>
            </w:r>
          </w:p>
          <w:p w:rsidR="006648E5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6648E5" w:rsidRPr="00E24837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359977,9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2E10C4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lang w:eastAsia="ru-RU"/>
              </w:rPr>
            </w:pPr>
            <w:r w:rsidRPr="002E10C4">
              <w:rPr>
                <w:rFonts w:ascii="Tahoma" w:hAnsi="Tahoma" w:cs="Tahoma"/>
                <w:bCs/>
                <w:color w:val="000000"/>
                <w:sz w:val="20"/>
                <w:lang w:eastAsia="ru-RU"/>
              </w:rPr>
              <w:t>супруг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4979E8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пенсионер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2E10C4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648E5" w:rsidRPr="00E24837" w:rsidRDefault="006648E5" w:rsidP="002E10C4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2E10C4">
            <w:pPr>
              <w:spacing w:before="100" w:beforeAutospacing="1" w:after="0"/>
              <w:ind w:left="57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Долевая 1/2</w:t>
            </w:r>
          </w:p>
          <w:p w:rsidR="006648E5" w:rsidRPr="00E24837" w:rsidRDefault="006648E5" w:rsidP="002E10C4">
            <w:pPr>
              <w:spacing w:before="100" w:beforeAutospacing="1" w:after="0"/>
              <w:ind w:left="57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Долевая 1/2</w:t>
            </w:r>
          </w:p>
          <w:p w:rsidR="006648E5" w:rsidRDefault="006648E5" w:rsidP="004979E8">
            <w:pPr>
              <w:spacing w:before="100" w:beforeAutospacing="1" w:after="0"/>
              <w:ind w:left="57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2E10C4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3554</w:t>
            </w:r>
          </w:p>
          <w:p w:rsidR="006648E5" w:rsidRPr="00E24837" w:rsidRDefault="006648E5" w:rsidP="002E10C4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83,9</w:t>
            </w:r>
          </w:p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2E10C4" w:rsidRDefault="006648E5" w:rsidP="004979E8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ВАЗ 21063 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de-DE" w:eastAsia="ru-RU"/>
              </w:rPr>
              <w:t>Renault SR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199573,26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2E10C4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Манохин Иван Николаевич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ООО «Хвастовичские тепловые сети» оператор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1/2</w:t>
            </w: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долевая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B64767" w:rsidRDefault="006648E5" w:rsidP="00B6476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300556,96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B6476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Cs/>
                <w:color w:val="000000"/>
                <w:sz w:val="20"/>
                <w:lang w:eastAsia="ru-RU"/>
              </w:rPr>
            </w:pPr>
            <w:r w:rsidRPr="00B64767">
              <w:rPr>
                <w:rFonts w:ascii="Tahoma" w:hAnsi="Tahoma" w:cs="Tahoma"/>
                <w:bCs/>
                <w:color w:val="000000"/>
                <w:sz w:val="20"/>
                <w:lang w:eastAsia="ru-RU"/>
              </w:rPr>
              <w:t>супруга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пенсионер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E24837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2500</w:t>
            </w:r>
          </w:p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B6476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144812,97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Пляхин Александр Николаевич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ООО «Хвастовичские тепловые сети» оператор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B6476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ВАЗ 21074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228346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Рябов Виктор Иванович</w:t>
            </w: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6A7A9A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Общественные работы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B6476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  <w:t>44326,94</w:t>
            </w: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6648E5" w:rsidRPr="00E24837" w:rsidTr="00472B72">
        <w:trPr>
          <w:trHeight w:val="585"/>
        </w:trPr>
        <w:tc>
          <w:tcPr>
            <w:tcW w:w="120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B64767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B6476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48E5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648E5" w:rsidRPr="00E24837" w:rsidRDefault="006648E5" w:rsidP="00E24837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648E5" w:rsidRDefault="006648E5"/>
    <w:sectPr w:rsidR="006648E5" w:rsidSect="00173B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34D"/>
    <w:rsid w:val="00037136"/>
    <w:rsid w:val="000409BB"/>
    <w:rsid w:val="001375FD"/>
    <w:rsid w:val="00166B27"/>
    <w:rsid w:val="00173BD7"/>
    <w:rsid w:val="002B52E6"/>
    <w:rsid w:val="002E10C4"/>
    <w:rsid w:val="00333791"/>
    <w:rsid w:val="00472B72"/>
    <w:rsid w:val="004979E8"/>
    <w:rsid w:val="00550291"/>
    <w:rsid w:val="00577087"/>
    <w:rsid w:val="0059498B"/>
    <w:rsid w:val="006648E5"/>
    <w:rsid w:val="006A7A9A"/>
    <w:rsid w:val="00841775"/>
    <w:rsid w:val="00872212"/>
    <w:rsid w:val="008B321A"/>
    <w:rsid w:val="008D5412"/>
    <w:rsid w:val="008E2890"/>
    <w:rsid w:val="009B24FC"/>
    <w:rsid w:val="00AB3766"/>
    <w:rsid w:val="00B64767"/>
    <w:rsid w:val="00C7373E"/>
    <w:rsid w:val="00DA4877"/>
    <w:rsid w:val="00DF09AF"/>
    <w:rsid w:val="00DF1DD1"/>
    <w:rsid w:val="00E24837"/>
    <w:rsid w:val="00E97C46"/>
    <w:rsid w:val="00EF3131"/>
    <w:rsid w:val="00EF7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73E"/>
    <w:pPr>
      <w:spacing w:after="200"/>
      <w:jc w:val="both"/>
    </w:pPr>
    <w:rPr>
      <w:rFonts w:ascii="Times New Roman" w:hAnsi="Times New Roman" w:cs="Calibri"/>
      <w:sz w:val="24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F734D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734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ubmitted">
    <w:name w:val="submitted"/>
    <w:basedOn w:val="DefaultParagraphFont"/>
    <w:uiPriority w:val="99"/>
    <w:rsid w:val="00EF734D"/>
    <w:rPr>
      <w:rFonts w:cs="Times New Roman"/>
    </w:rPr>
  </w:style>
  <w:style w:type="paragraph" w:styleId="NormalWeb">
    <w:name w:val="Normal (Web)"/>
    <w:basedOn w:val="Normal"/>
    <w:uiPriority w:val="99"/>
    <w:rsid w:val="00EF734D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EF734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EF734D"/>
    <w:rPr>
      <w:rFonts w:cs="Times New Roman"/>
      <w:i/>
      <w:iCs/>
    </w:rPr>
  </w:style>
  <w:style w:type="paragraph" w:customStyle="1" w:styleId="rtecenter">
    <w:name w:val="rtecenter"/>
    <w:basedOn w:val="Normal"/>
    <w:uiPriority w:val="99"/>
    <w:rsid w:val="00EF734D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8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820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ashed" w:sz="6" w:space="8" w:color="C0C0C0"/>
            <w:right w:val="none" w:sz="0" w:space="0" w:color="auto"/>
          </w:divBdr>
          <w:divsChild>
            <w:div w:id="11622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28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332</Words>
  <Characters>1895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User</dc:creator>
  <cp:keywords/>
  <dc:description/>
  <cp:lastModifiedBy>Бух</cp:lastModifiedBy>
  <cp:revision>2</cp:revision>
  <dcterms:created xsi:type="dcterms:W3CDTF">2016-06-01T08:32:00Z</dcterms:created>
  <dcterms:modified xsi:type="dcterms:W3CDTF">2016-06-01T08:32:00Z</dcterms:modified>
</cp:coreProperties>
</file>